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Penrith and Solway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Penrith and Solway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Penrith and Solway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Penrith and Solway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Penrith and Solway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Penrith and Solway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56.2% </w:t>
      </w:r>
      <w:r w:rsidRPr="004747BF">
        <w:rPr>
          <w:rFonts w:ascii="Libre Franklin Light" w:eastAsia="Times New Roman" w:hAnsi="Libre Franklin Light" w:cs="Calibri Light"/>
        </w:rPr>
        <w:t xml:space="preserve">of those respondents classified as PGSI 8+ in Penrith and Solway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Penrith and Solway is estimated to be </w:t>
      </w:r>
      <w:r w:rsidRPr="00773DF7">
        <w:rPr>
          <w:rFonts w:ascii="Libre Franklin Light" w:eastAsia="Times New Roman" w:hAnsi="Libre Franklin Light" w:cs="Calibri Light"/>
          <w:b/>
          <w:bCs/>
          <w:color w:val="C45911" w:themeColor="accent2" w:themeShade="BF"/>
        </w:rPr>
        <w:t xml:space="preserve">£981,579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Penrith and Solway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Penrith and Solway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Penrith and Solway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Penrith and Solway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enrith and Solwa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Penrith and Solway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enrith and Solwa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Penrith and Solway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Penrith and Solway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enrith and Solwa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Penrith and Solway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36.4%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Penrith and Solway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Penrith and Solway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Penrith and Solway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Penrith and Solway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Penrith and Solway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£981,579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Penrith and Solway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£15,988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£330,648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£23,686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£12,213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£592,382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£981,579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Penrith and Solway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Penrith and Solway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Penrith and Solway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Penrith and Solway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Penrith and Solway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Penrith and Solway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Penrith and Solway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Penrith and Solway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Penrith and Solway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Penrith and Solway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Penrith and Solway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Penrith and Solway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2B92975-1E4B-4980-BEA0-E3739C2E6E6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